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41DAD" w14:textId="77777777" w:rsidR="00CF3A6D" w:rsidRDefault="00CF3A6D" w:rsidP="00CF3A6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HOLM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0713706F" w14:textId="77777777" w:rsidR="00CF3A6D" w:rsidRDefault="00CF3A6D" w:rsidP="00CF3A6D">
      <w:pPr>
        <w:pStyle w:val="NoSpacing"/>
        <w:jc w:val="both"/>
        <w:rPr>
          <w:rFonts w:cs="Times New Roman"/>
          <w:szCs w:val="24"/>
        </w:rPr>
      </w:pPr>
    </w:p>
    <w:p w14:paraId="0FCD0C19" w14:textId="77777777" w:rsidR="00CF3A6D" w:rsidRDefault="00CF3A6D" w:rsidP="00CF3A6D">
      <w:pPr>
        <w:pStyle w:val="NoSpacing"/>
        <w:jc w:val="both"/>
        <w:rPr>
          <w:rFonts w:cs="Times New Roman"/>
          <w:szCs w:val="24"/>
        </w:rPr>
      </w:pPr>
    </w:p>
    <w:p w14:paraId="4855D048" w14:textId="77777777" w:rsidR="00CF3A6D" w:rsidRPr="00E24542" w:rsidRDefault="00CF3A6D" w:rsidP="00CF3A6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Daughter of John Holm of Barrow, Suffolk(q.v.), and his wife, Margery(q.v.).</w:t>
      </w:r>
    </w:p>
    <w:p w14:paraId="1F2432A6" w14:textId="77777777" w:rsidR="00CF3A6D" w:rsidRDefault="00CF3A6D" w:rsidP="00CF3A6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(“Wills of the Archdeaconry of Sudbury, 1439-1474” </w:t>
      </w:r>
      <w:proofErr w:type="spellStart"/>
      <w:proofErr w:type="gramStart"/>
      <w:r>
        <w:rPr>
          <w:rFonts w:cs="Times New Roman"/>
          <w:szCs w:val="24"/>
        </w:rPr>
        <w:t>vol.I</w:t>
      </w:r>
      <w:proofErr w:type="spellEnd"/>
      <w:proofErr w:type="gramEnd"/>
      <w:r>
        <w:rPr>
          <w:rFonts w:cs="Times New Roman"/>
          <w:szCs w:val="24"/>
        </w:rPr>
        <w:t xml:space="preserve"> ed. Peter </w:t>
      </w:r>
    </w:p>
    <w:p w14:paraId="4AB7D1A3" w14:textId="77777777" w:rsidR="00CF3A6D" w:rsidRDefault="00CF3A6D" w:rsidP="00CF3A6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Northeast, pub. The Suffolk Records Society, </w:t>
      </w:r>
      <w:proofErr w:type="spellStart"/>
      <w:proofErr w:type="gramStart"/>
      <w:r>
        <w:rPr>
          <w:rFonts w:cs="Times New Roman"/>
          <w:szCs w:val="24"/>
        </w:rPr>
        <w:t>vol.XLIV</w:t>
      </w:r>
      <w:proofErr w:type="spellEnd"/>
      <w:proofErr w:type="gramEnd"/>
      <w:r>
        <w:rPr>
          <w:rFonts w:cs="Times New Roman"/>
          <w:szCs w:val="24"/>
        </w:rPr>
        <w:t>, 2001 pp106-7)</w:t>
      </w:r>
    </w:p>
    <w:p w14:paraId="08F2310F" w14:textId="77777777" w:rsidR="00CF3A6D" w:rsidRDefault="00CF3A6D" w:rsidP="00CF3A6D">
      <w:pPr>
        <w:pStyle w:val="NoSpacing"/>
        <w:jc w:val="both"/>
        <w:rPr>
          <w:rFonts w:cs="Times New Roman"/>
          <w:szCs w:val="24"/>
        </w:rPr>
      </w:pPr>
    </w:p>
    <w:p w14:paraId="4E50D3EE" w14:textId="77777777" w:rsidR="00CF3A6D" w:rsidRDefault="00CF3A6D" w:rsidP="00CF3A6D">
      <w:pPr>
        <w:pStyle w:val="NoSpacing"/>
        <w:jc w:val="both"/>
        <w:rPr>
          <w:rFonts w:cs="Times New Roman"/>
          <w:szCs w:val="24"/>
        </w:rPr>
      </w:pPr>
    </w:p>
    <w:p w14:paraId="0DDF363E" w14:textId="77777777" w:rsidR="00CF3A6D" w:rsidRDefault="00CF3A6D" w:rsidP="00CF3A6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13 Aug.1443</w:t>
      </w:r>
      <w:r>
        <w:rPr>
          <w:rFonts w:cs="Times New Roman"/>
          <w:szCs w:val="24"/>
        </w:rPr>
        <w:tab/>
        <w:t>Her father bequeathed her 10 acres of land in different parts of Barrow.</w:t>
      </w:r>
    </w:p>
    <w:p w14:paraId="4730A7C3" w14:textId="77777777" w:rsidR="00CF3A6D" w:rsidRDefault="00CF3A6D" w:rsidP="00CF3A6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30A0C95E" w14:textId="77777777" w:rsidR="00CF3A6D" w:rsidRDefault="00CF3A6D" w:rsidP="00CF3A6D">
      <w:pPr>
        <w:pStyle w:val="NoSpacing"/>
        <w:jc w:val="both"/>
        <w:rPr>
          <w:rFonts w:cs="Times New Roman"/>
          <w:szCs w:val="24"/>
        </w:rPr>
      </w:pPr>
    </w:p>
    <w:p w14:paraId="2359F9B6" w14:textId="77777777" w:rsidR="00CF3A6D" w:rsidRDefault="00CF3A6D" w:rsidP="00CF3A6D">
      <w:pPr>
        <w:pStyle w:val="NoSpacing"/>
        <w:jc w:val="both"/>
        <w:rPr>
          <w:rFonts w:cs="Times New Roman"/>
          <w:szCs w:val="24"/>
        </w:rPr>
      </w:pPr>
    </w:p>
    <w:p w14:paraId="4DCD776F" w14:textId="77777777" w:rsidR="00CF3A6D" w:rsidRDefault="00CF3A6D" w:rsidP="00CF3A6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March 2023</w:t>
      </w:r>
    </w:p>
    <w:p w14:paraId="583D1A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CE832" w14:textId="77777777" w:rsidR="00CF3A6D" w:rsidRDefault="00CF3A6D" w:rsidP="009139A6">
      <w:r>
        <w:separator/>
      </w:r>
    </w:p>
  </w:endnote>
  <w:endnote w:type="continuationSeparator" w:id="0">
    <w:p w14:paraId="496486CB" w14:textId="77777777" w:rsidR="00CF3A6D" w:rsidRDefault="00CF3A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73E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0A9FA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76D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CD112" w14:textId="77777777" w:rsidR="00CF3A6D" w:rsidRDefault="00CF3A6D" w:rsidP="009139A6">
      <w:r>
        <w:separator/>
      </w:r>
    </w:p>
  </w:footnote>
  <w:footnote w:type="continuationSeparator" w:id="0">
    <w:p w14:paraId="3BE9E213" w14:textId="77777777" w:rsidR="00CF3A6D" w:rsidRDefault="00CF3A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D58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DA7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144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A6D"/>
    <w:rsid w:val="000666E0"/>
    <w:rsid w:val="002510B7"/>
    <w:rsid w:val="00270799"/>
    <w:rsid w:val="0037562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3A6D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CBF7C"/>
  <w15:chartTrackingRefBased/>
  <w15:docId w15:val="{9C047E31-54B0-4007-B389-E2F0FABFB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2024-10-18T16:53:00Z</dcterms:created>
  <dcterms:modified xsi:type="dcterms:W3CDTF">2024-10-18T16:53:00Z</dcterms:modified>
</cp:coreProperties>
</file>